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Plymouth Moor View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Plymouth Moor View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Plymouth Moor View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Plymouth Moor View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Plymouth Moor View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Plymouth Moor View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Plymouth Moor View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Plymouth Moor View is estimated to be </w:t>
      </w:r>
      <w:r w:rsidRPr="00773DF7">
        <w:rPr>
          <w:rFonts w:ascii="Libre Franklin Light" w:eastAsia="Times New Roman" w:hAnsi="Libre Franklin Light" w:cs="Calibri Light"/>
          <w:b/>
          <w:bCs/>
          <w:color w:val="C45911" w:themeColor="accent2" w:themeShade="BF"/>
        </w:rPr>
        <w:t xml:space="preserve">£1,911,280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Plymouth Moor View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Plymouth Moor View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Plymouth Moor View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Plymouth Moor View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lymouth Moor Vie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Plymouth Moor View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lymouth Moor Vie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Plymouth Moor View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Plymouth Moor View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lymouth Moor Vie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Plymouth Moor View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Plymouth Moor View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Plymouth Moor View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Plymouth Moor View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Plymouth Moor View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Plymouth Moor View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£1,911,280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Plymouth Moor View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£31,132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£643,819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£46,121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£12,972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£23,781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£1,153,455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£1,911,280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Plymouth Moor View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Plymouth Moor View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 Moor View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 Moor View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 Moor View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Plymouth Moor View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Plymouth Moor View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Plymouth Moor View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Plymouth Moor View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Plymouth Moor View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Plymouth Moor View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Plymouth Moor View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E0C8A61-A07B-4940-BBE2-09BCBD7CE65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